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9FA71" w14:textId="77E14D50" w:rsidR="00ED7BB6" w:rsidRDefault="000237E1">
      <w:pPr>
        <w:rPr>
          <w:b/>
          <w:bCs/>
          <w:sz w:val="28"/>
        </w:rPr>
      </w:pPr>
      <w:r>
        <w:rPr>
          <w:b/>
          <w:bCs/>
          <w:sz w:val="28"/>
        </w:rPr>
        <w:t>D</w:t>
      </w:r>
      <w:r w:rsidR="00D6229A">
        <w:rPr>
          <w:b/>
          <w:bCs/>
          <w:sz w:val="28"/>
        </w:rPr>
        <w:t>2</w:t>
      </w:r>
      <w:r w:rsidR="00ED7BB6">
        <w:rPr>
          <w:b/>
          <w:bCs/>
          <w:sz w:val="28"/>
        </w:rPr>
        <w:tab/>
        <w:t>Supplerende dokumenter</w:t>
      </w:r>
    </w:p>
    <w:p w14:paraId="29C330AE" w14:textId="6BE149DB" w:rsidR="007F6CDE" w:rsidRDefault="00ED7BB6">
      <w:pPr>
        <w:rPr>
          <w:b/>
          <w:bCs/>
          <w:sz w:val="28"/>
        </w:rPr>
      </w:pPr>
      <w:r>
        <w:rPr>
          <w:b/>
          <w:bCs/>
          <w:sz w:val="28"/>
        </w:rPr>
        <w:t>D2-</w:t>
      </w:r>
      <w:r w:rsidR="0029677E">
        <w:rPr>
          <w:b/>
          <w:bCs/>
          <w:sz w:val="28"/>
        </w:rPr>
        <w:t xml:space="preserve">Spesielle frister </w:t>
      </w:r>
    </w:p>
    <w:p w14:paraId="29C330AF" w14:textId="77777777" w:rsidR="005C10C5" w:rsidRDefault="005C10C5"/>
    <w:p w14:paraId="29C33133" w14:textId="2A50EE9D" w:rsidR="00784E12" w:rsidRDefault="006F65FC" w:rsidP="003F6B5D">
      <w:r>
        <w:t xml:space="preserve">Det er henvist til dette dokumentet i kap. </w:t>
      </w:r>
      <w:r w:rsidR="000D6521">
        <w:t>C</w:t>
      </w:r>
      <w:r w:rsidR="009311C7">
        <w:t xml:space="preserve">3 </w:t>
      </w:r>
      <w:r w:rsidR="000D6521">
        <w:t xml:space="preserve">pkt. </w:t>
      </w:r>
      <w:r w:rsidR="0029677E">
        <w:t>4.2.1</w:t>
      </w:r>
      <w:r w:rsidR="000D6521">
        <w:t xml:space="preserve"> </w:t>
      </w:r>
      <w:r w:rsidR="00886D4F">
        <w:t>som et supplerende dokument</w:t>
      </w:r>
      <w:r w:rsidR="003F6B5D">
        <w:t xml:space="preserve">. </w:t>
      </w:r>
    </w:p>
    <w:p w14:paraId="5470CE16" w14:textId="2E757B42" w:rsidR="00BF2039" w:rsidRDefault="00BF2039" w:rsidP="003F6B5D"/>
    <w:p w14:paraId="633A0567" w14:textId="1464CA96" w:rsidR="00496663" w:rsidRDefault="00053E06" w:rsidP="003F6B5D">
      <w:bookmarkStart w:id="0" w:name="_Hlk92703100"/>
      <w:r>
        <w:t xml:space="preserve">Tabellen under viser </w:t>
      </w:r>
      <w:r w:rsidR="00716E99">
        <w:t xml:space="preserve">et </w:t>
      </w:r>
      <w:r w:rsidR="00E722B9">
        <w:t xml:space="preserve">utdrag av opplysningene i kap. </w:t>
      </w:r>
      <w:r w:rsidR="00E722B9" w:rsidRPr="00A4435C">
        <w:rPr>
          <w:i/>
          <w:iCs/>
        </w:rPr>
        <w:t>D2-Hovedplan</w:t>
      </w:r>
      <w:r w:rsidR="00E722B9">
        <w:t xml:space="preserve"> med </w:t>
      </w:r>
      <w:r w:rsidR="00F20509">
        <w:t xml:space="preserve">en opplisting av </w:t>
      </w:r>
      <w:proofErr w:type="spellStart"/>
      <w:r w:rsidR="00190C0D">
        <w:t>Ident</w:t>
      </w:r>
      <w:proofErr w:type="spellEnd"/>
      <w:r w:rsidR="00190C0D">
        <w:t xml:space="preserve"> nr</w:t>
      </w:r>
      <w:r w:rsidR="00F1034F">
        <w:t>.</w:t>
      </w:r>
      <w:r w:rsidR="00190C0D">
        <w:t xml:space="preserve"> med </w:t>
      </w:r>
      <w:r w:rsidR="00D06D4D">
        <w:t xml:space="preserve">«Fra-Sted» for </w:t>
      </w:r>
      <w:r>
        <w:t>vegstrekninger hvor byggherren har fastsatt spesielle tidsfrister for ferdigstilling</w:t>
      </w:r>
      <w:r w:rsidRPr="00053E06">
        <w:t xml:space="preserve"> </w:t>
      </w:r>
      <w:r>
        <w:t xml:space="preserve">som </w:t>
      </w:r>
      <w:r w:rsidRPr="00053E06">
        <w:t xml:space="preserve">avviker fra de generelle fristene gitt </w:t>
      </w:r>
      <w:r>
        <w:t>kap. C3 pkt. 4.2.1.</w:t>
      </w:r>
      <w:r w:rsidR="00953BDF">
        <w:t xml:space="preserve"> </w:t>
      </w:r>
    </w:p>
    <w:p w14:paraId="6C0657C2" w14:textId="25E1D1CA" w:rsidR="0029677E" w:rsidRDefault="00953BDF" w:rsidP="003F6B5D">
      <w:r>
        <w:t xml:space="preserve">De øvrige opplysningene </w:t>
      </w:r>
      <w:r w:rsidR="00F041F8">
        <w:t xml:space="preserve">om disse </w:t>
      </w:r>
      <w:r w:rsidR="0062135A">
        <w:t>strekningene</w:t>
      </w:r>
      <w:r w:rsidR="00F041F8">
        <w:t xml:space="preserve"> </w:t>
      </w:r>
      <w:r w:rsidR="00763C80">
        <w:t xml:space="preserve">fremgår av kap. </w:t>
      </w:r>
      <w:r w:rsidR="00763C80" w:rsidRPr="00500C62">
        <w:rPr>
          <w:i/>
          <w:iCs/>
        </w:rPr>
        <w:t>D2-Hovedplan</w:t>
      </w:r>
      <w:r w:rsidR="00763C80">
        <w:t>.</w:t>
      </w:r>
    </w:p>
    <w:bookmarkEnd w:id="0"/>
    <w:p w14:paraId="7BB83EB1" w14:textId="07B1CE2C" w:rsidR="001A3CC5" w:rsidRDefault="001A3CC5" w:rsidP="003F6B5D"/>
    <w:p w14:paraId="4B3F2D99" w14:textId="7F467C19" w:rsidR="00F20509" w:rsidRDefault="004979AA" w:rsidP="003F6B5D">
      <w:pPr>
        <w:rPr>
          <w:b/>
          <w:bCs/>
          <w:u w:val="single"/>
        </w:rPr>
      </w:pPr>
      <w:r w:rsidRPr="004979AA">
        <w:rPr>
          <w:b/>
          <w:bCs/>
          <w:u w:val="single"/>
        </w:rPr>
        <w:t>Langsgående veg</w:t>
      </w:r>
      <w:r>
        <w:rPr>
          <w:b/>
          <w:bCs/>
          <w:u w:val="single"/>
        </w:rPr>
        <w:t>opp</w:t>
      </w:r>
      <w:r w:rsidRPr="004979AA">
        <w:rPr>
          <w:b/>
          <w:bCs/>
          <w:u w:val="single"/>
        </w:rPr>
        <w:t>merking med spesielle frister:</w:t>
      </w:r>
    </w:p>
    <w:p w14:paraId="3130854A" w14:textId="372F92C3" w:rsidR="0070141B" w:rsidRDefault="0070141B" w:rsidP="003F6B5D">
      <w:pPr>
        <w:rPr>
          <w:b/>
          <w:bCs/>
          <w:u w:val="single"/>
        </w:rPr>
      </w:pPr>
    </w:p>
    <w:p w14:paraId="371E1E8E" w14:textId="76358A91" w:rsidR="00B15A73" w:rsidRPr="00B15A73" w:rsidRDefault="00B15A73" w:rsidP="003F6B5D">
      <w:proofErr w:type="spellStart"/>
      <w:r>
        <w:t>Ident</w:t>
      </w:r>
      <w:proofErr w:type="spellEnd"/>
      <w:r>
        <w:t xml:space="preserve"> n</w:t>
      </w:r>
      <w:r w:rsidR="007209B4">
        <w:t>r. i t</w:t>
      </w:r>
      <w:r>
        <w:t xml:space="preserve">abellen under </w:t>
      </w:r>
      <w:r w:rsidR="007209B4">
        <w:t xml:space="preserve">er de samme som er brukt i kap. </w:t>
      </w:r>
      <w:r w:rsidR="007209B4" w:rsidRPr="00A95467">
        <w:rPr>
          <w:i/>
          <w:iCs/>
        </w:rPr>
        <w:t>D2-Hovedplan</w:t>
      </w:r>
      <w:r w:rsidR="0068034C">
        <w:t xml:space="preserve">. Øvrige opplysninger om strekningene fremgår av </w:t>
      </w:r>
      <w:r w:rsidR="00A95467">
        <w:t>h</w:t>
      </w:r>
      <w:r w:rsidR="0068034C">
        <w:t>ovedplanen.</w:t>
      </w:r>
    </w:p>
    <w:p w14:paraId="3E228CD3" w14:textId="4E8158E9" w:rsidR="001A3CC5" w:rsidRDefault="001A3CC5" w:rsidP="003F6B5D"/>
    <w:tbl>
      <w:tblPr>
        <w:tblW w:w="93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2"/>
        <w:gridCol w:w="862"/>
        <w:gridCol w:w="1002"/>
        <w:gridCol w:w="1143"/>
        <w:gridCol w:w="988"/>
        <w:gridCol w:w="995"/>
        <w:gridCol w:w="1701"/>
        <w:gridCol w:w="1832"/>
      </w:tblGrid>
      <w:tr w:rsidR="0013232E" w14:paraId="0718D0DF" w14:textId="0DDC8216" w:rsidTr="0013232E">
        <w:trPr>
          <w:trHeight w:val="795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27EA6CD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Ident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FD1F3CB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Veg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4828D1D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Veg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nr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F6C4742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7F691E2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Fra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9475BF4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19F52BF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</w:tcPr>
          <w:p w14:paraId="5F77406F" w14:textId="2CC281A2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Frist for ferdigstilling</w:t>
            </w:r>
          </w:p>
        </w:tc>
      </w:tr>
      <w:tr w:rsidR="0013232E" w14:paraId="6ECE22F0" w14:textId="09083DF4" w:rsidTr="0013232E">
        <w:trPr>
          <w:trHeight w:val="831"/>
        </w:trPr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E11AC76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14:paraId="67122692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kode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14:paraId="3E5EAAF9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50D1D691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Strekn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Delstrekn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1D2156CA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KD/SD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30B3C41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Meter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1135E49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STED</w:t>
            </w:r>
          </w:p>
        </w:tc>
        <w:tc>
          <w:tcPr>
            <w:tcW w:w="18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14:paraId="1C3D7EBA" w14:textId="77777777" w:rsidR="0013232E" w:rsidRDefault="001323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3232E" w14:paraId="6351FFF2" w14:textId="640CFFAA" w:rsidTr="00785BA3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EE5C12" w14:textId="5FF17E10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14:paraId="1A4F209E" w14:textId="5CC00DAD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A30D76" w14:textId="11A0B157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484D52" w14:textId="7A89C03C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CB1A62" w14:textId="0940159C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BFE20B" w14:textId="6ED5558E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4F7B91" w14:textId="754EE5DD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</w:tcPr>
          <w:p w14:paraId="61B910AC" w14:textId="75CC0FB6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232E" w14:paraId="7AE7B15C" w14:textId="27499B27" w:rsidTr="0013232E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D4C865" w14:textId="4E7E15FC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0D18B099" w14:textId="6BD56BD6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73B9243" w14:textId="7596E926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366BC0E" w14:textId="397B531D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74922E6" w14:textId="4B304033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BCCCC22" w14:textId="151BB501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AC03AD8" w14:textId="62FB9DFC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</w:tcPr>
          <w:p w14:paraId="4DD1F505" w14:textId="77777777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232E" w14:paraId="547148D3" w14:textId="4904B032" w:rsidTr="000A4263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8C0FA8" w14:textId="561E4D25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094175FA" w14:textId="3B4E5DBB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F57B869" w14:textId="486E98E3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34A5DA6" w14:textId="55EC2105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6F78A69" w14:textId="5EBB8D83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185C792" w14:textId="5C30CC7B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445F552" w14:textId="5721681E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</w:tcPr>
          <w:p w14:paraId="53E8544A" w14:textId="77777777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232E" w14:paraId="4A43E98C" w14:textId="73ADCCDF" w:rsidTr="000A4263">
        <w:trPr>
          <w:trHeight w:val="30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03A3A4" w14:textId="63827428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3BA98E04" w14:textId="6544C0BE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2B9F535" w14:textId="19A332C9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300F693" w14:textId="24E002DE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7005D37" w14:textId="40DABAD1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404CB78" w14:textId="223DB84C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6FE6ED1" w14:textId="34D40351" w:rsidR="0013232E" w:rsidRDefault="0013232E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</w:tcPr>
          <w:p w14:paraId="6D997707" w14:textId="77777777" w:rsidR="0013232E" w:rsidRDefault="0013232E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4263" w14:paraId="41655284" w14:textId="77777777" w:rsidTr="000A4263">
        <w:trPr>
          <w:trHeight w:val="30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5D3C12" w14:textId="77777777" w:rsidR="000A4263" w:rsidRDefault="000A4263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14:paraId="3CD65262" w14:textId="77777777" w:rsidR="000A4263" w:rsidRDefault="000A4263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235D43" w14:textId="77777777" w:rsidR="000A4263" w:rsidRDefault="000A4263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BD76C8" w14:textId="77777777" w:rsidR="000A4263" w:rsidRDefault="000A4263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82AD46" w14:textId="77777777" w:rsidR="000A4263" w:rsidRDefault="000A4263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3E2F5F" w14:textId="77777777" w:rsidR="000A4263" w:rsidRDefault="000A4263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AC1A4B" w14:textId="77777777" w:rsidR="000A4263" w:rsidRDefault="000A4263" w:rsidP="00584F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</w:tcPr>
          <w:p w14:paraId="04796D5E" w14:textId="77777777" w:rsidR="000A4263" w:rsidRDefault="000A4263" w:rsidP="00584F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33CCFD0" w14:textId="5EFD515A" w:rsidR="001A3CC5" w:rsidRDefault="001A3CC5" w:rsidP="003F6B5D"/>
    <w:p w14:paraId="3726CE06" w14:textId="77777777" w:rsidR="001A3CC5" w:rsidRDefault="001A3CC5" w:rsidP="003F6B5D"/>
    <w:p w14:paraId="19595DB6" w14:textId="146CCAFD" w:rsidR="00053E06" w:rsidRDefault="00053E06" w:rsidP="003F6B5D"/>
    <w:p w14:paraId="2CB40468" w14:textId="23494439" w:rsidR="009E6EF9" w:rsidRDefault="009E6EF9">
      <w:r>
        <w:br w:type="page"/>
      </w:r>
    </w:p>
    <w:p w14:paraId="7E0C9547" w14:textId="3604FB9E" w:rsidR="009E6EF9" w:rsidRDefault="009E6EF9" w:rsidP="009E6EF9">
      <w:pPr>
        <w:rPr>
          <w:b/>
          <w:bCs/>
          <w:u w:val="single"/>
        </w:rPr>
      </w:pPr>
      <w:r>
        <w:rPr>
          <w:b/>
          <w:bCs/>
          <w:u w:val="single"/>
        </w:rPr>
        <w:t>Tverr</w:t>
      </w:r>
      <w:r w:rsidRPr="004979AA">
        <w:rPr>
          <w:b/>
          <w:bCs/>
          <w:u w:val="single"/>
        </w:rPr>
        <w:t>gående veg</w:t>
      </w:r>
      <w:r>
        <w:rPr>
          <w:b/>
          <w:bCs/>
          <w:u w:val="single"/>
        </w:rPr>
        <w:t>opp</w:t>
      </w:r>
      <w:r w:rsidRPr="004979AA">
        <w:rPr>
          <w:b/>
          <w:bCs/>
          <w:u w:val="single"/>
        </w:rPr>
        <w:t>merking med spesielle frister:</w:t>
      </w:r>
    </w:p>
    <w:p w14:paraId="7835A3F4" w14:textId="39E58C88" w:rsidR="009E6EF9" w:rsidRDefault="009E6EF9" w:rsidP="009E6EF9">
      <w:pPr>
        <w:rPr>
          <w:b/>
          <w:bCs/>
          <w:u w:val="single"/>
        </w:rPr>
      </w:pPr>
    </w:p>
    <w:p w14:paraId="7383EDBF" w14:textId="6ACC7C4F" w:rsidR="009C3ED9" w:rsidRPr="00B15A73" w:rsidRDefault="009C3ED9" w:rsidP="009C3ED9">
      <w:proofErr w:type="spellStart"/>
      <w:r>
        <w:t>Ident</w:t>
      </w:r>
      <w:proofErr w:type="spellEnd"/>
      <w:r>
        <w:t xml:space="preserve"> nr. i tabellen under er de samme som er brukt i kap. </w:t>
      </w:r>
      <w:r w:rsidRPr="00A95467">
        <w:rPr>
          <w:i/>
          <w:iCs/>
        </w:rPr>
        <w:t>D2-Hovedplan</w:t>
      </w:r>
      <w:r>
        <w:t xml:space="preserve">. Øvrige opplysninger om strekningene fremgår av </w:t>
      </w:r>
      <w:r w:rsidR="00A95467">
        <w:t>h</w:t>
      </w:r>
      <w:r>
        <w:t>ovedplanen.</w:t>
      </w:r>
    </w:p>
    <w:p w14:paraId="2744BE5C" w14:textId="77777777" w:rsidR="009C3ED9" w:rsidRDefault="009C3ED9" w:rsidP="009C3ED9"/>
    <w:p w14:paraId="6CF1BE98" w14:textId="1129C110" w:rsidR="009E6EF9" w:rsidRDefault="009E6EF9" w:rsidP="009E6EF9">
      <w:pPr>
        <w:rPr>
          <w:b/>
          <w:bCs/>
          <w:u w:val="single"/>
        </w:rPr>
      </w:pPr>
    </w:p>
    <w:tbl>
      <w:tblPr>
        <w:tblW w:w="93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2"/>
        <w:gridCol w:w="862"/>
        <w:gridCol w:w="1002"/>
        <w:gridCol w:w="1143"/>
        <w:gridCol w:w="988"/>
        <w:gridCol w:w="995"/>
        <w:gridCol w:w="1701"/>
        <w:gridCol w:w="1832"/>
      </w:tblGrid>
      <w:tr w:rsidR="0013232E" w14:paraId="04CDF085" w14:textId="77777777" w:rsidTr="0013232E">
        <w:trPr>
          <w:trHeight w:val="795"/>
        </w:trPr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93BF4D0" w14:textId="77777777" w:rsidR="0013232E" w:rsidRDefault="0013232E" w:rsidP="002A692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nb-NO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Ident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C2BAB59" w14:textId="77777777" w:rsidR="0013232E" w:rsidRDefault="0013232E" w:rsidP="002A692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Veg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25962BA" w14:textId="77777777" w:rsidR="0013232E" w:rsidRDefault="0013232E" w:rsidP="002A692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Veg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nr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A2D5AE8" w14:textId="77777777" w:rsidR="0013232E" w:rsidRDefault="0013232E" w:rsidP="002A692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90527E2" w14:textId="77777777" w:rsidR="0013232E" w:rsidRDefault="0013232E" w:rsidP="002A692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Fra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5D7EC62" w14:textId="77777777" w:rsidR="0013232E" w:rsidRDefault="0013232E" w:rsidP="002A692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79438EE" w14:textId="77777777" w:rsidR="0013232E" w:rsidRDefault="0013232E" w:rsidP="002A692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</w:tcPr>
          <w:p w14:paraId="66E5467C" w14:textId="19D67B24" w:rsidR="0013232E" w:rsidRDefault="0013232E" w:rsidP="002A692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Frist for ferdigstilling</w:t>
            </w:r>
          </w:p>
        </w:tc>
      </w:tr>
      <w:tr w:rsidR="0013232E" w14:paraId="0F2B89A8" w14:textId="77777777" w:rsidTr="0013232E">
        <w:trPr>
          <w:trHeight w:val="831"/>
        </w:trPr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B90E040" w14:textId="77777777" w:rsidR="0013232E" w:rsidRDefault="0013232E" w:rsidP="002A692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14:paraId="2FF7F176" w14:textId="77777777" w:rsidR="0013232E" w:rsidRDefault="0013232E" w:rsidP="002A692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kode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14:paraId="55F6F93C" w14:textId="77777777" w:rsidR="0013232E" w:rsidRDefault="0013232E" w:rsidP="002A692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7EC44391" w14:textId="77777777" w:rsidR="0013232E" w:rsidRDefault="0013232E" w:rsidP="002A692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Strekn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Delstrekn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14:paraId="4A610A89" w14:textId="77777777" w:rsidR="0013232E" w:rsidRDefault="0013232E" w:rsidP="002A692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KD/SD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7DE032A" w14:textId="77777777" w:rsidR="0013232E" w:rsidRDefault="0013232E" w:rsidP="002A692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Meter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B2C0A1E" w14:textId="77777777" w:rsidR="0013232E" w:rsidRDefault="0013232E" w:rsidP="002A692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STED</w:t>
            </w:r>
          </w:p>
        </w:tc>
        <w:tc>
          <w:tcPr>
            <w:tcW w:w="18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14:paraId="10866709" w14:textId="194F7F9B" w:rsidR="0013232E" w:rsidRDefault="0013232E" w:rsidP="002A692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3232E" w14:paraId="04C06EEB" w14:textId="77777777" w:rsidTr="00785BA3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805BB1" w14:textId="25399650" w:rsidR="0013232E" w:rsidRDefault="0013232E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14:paraId="074A8EEA" w14:textId="4DF35CF6" w:rsidR="0013232E" w:rsidRDefault="0013232E" w:rsidP="002A69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5952FD" w14:textId="717FC69D" w:rsidR="0013232E" w:rsidRDefault="0013232E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D1A5A7" w14:textId="0A120CC0" w:rsidR="0013232E" w:rsidRDefault="0013232E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CCC72B" w14:textId="62BD0FBF" w:rsidR="0013232E" w:rsidRDefault="0013232E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018BBE" w14:textId="690AE9ED" w:rsidR="0013232E" w:rsidRDefault="0013232E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5AF108" w14:textId="333DE870" w:rsidR="0013232E" w:rsidRDefault="0013232E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B8B7"/>
          </w:tcPr>
          <w:p w14:paraId="050AA74A" w14:textId="6471C1FA" w:rsidR="0013232E" w:rsidRDefault="0013232E" w:rsidP="002A69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232E" w14:paraId="6EC01119" w14:textId="77777777" w:rsidTr="0013232E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6BE737" w14:textId="2D4846E4" w:rsidR="0013232E" w:rsidRDefault="0013232E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77920B82" w14:textId="77777777" w:rsidR="0013232E" w:rsidRDefault="0013232E" w:rsidP="002A69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8D074F6" w14:textId="77777777" w:rsidR="0013232E" w:rsidRDefault="0013232E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023C93A" w14:textId="77777777" w:rsidR="0013232E" w:rsidRDefault="0013232E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7EB70F6" w14:textId="77777777" w:rsidR="0013232E" w:rsidRDefault="0013232E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E5984BA" w14:textId="77777777" w:rsidR="0013232E" w:rsidRDefault="0013232E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B45BAF8" w14:textId="77777777" w:rsidR="0013232E" w:rsidRDefault="0013232E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B8B7"/>
          </w:tcPr>
          <w:p w14:paraId="7BBF2374" w14:textId="0E2BC935" w:rsidR="0013232E" w:rsidRDefault="0013232E" w:rsidP="002A69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232E" w14:paraId="2A1D2D04" w14:textId="77777777" w:rsidTr="0013232E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5CE4F1" w14:textId="48D46BC6" w:rsidR="0013232E" w:rsidRDefault="0013232E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5BC7CAF0" w14:textId="77777777" w:rsidR="0013232E" w:rsidRDefault="0013232E" w:rsidP="002A69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AC14DC7" w14:textId="77777777" w:rsidR="0013232E" w:rsidRDefault="0013232E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4D1970D" w14:textId="77777777" w:rsidR="0013232E" w:rsidRDefault="0013232E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79C7355" w14:textId="77777777" w:rsidR="0013232E" w:rsidRDefault="0013232E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8018B20" w14:textId="77777777" w:rsidR="0013232E" w:rsidRDefault="0013232E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E431F37" w14:textId="77777777" w:rsidR="0013232E" w:rsidRDefault="0013232E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B8B7"/>
          </w:tcPr>
          <w:p w14:paraId="1DBE5705" w14:textId="63F67552" w:rsidR="0013232E" w:rsidRDefault="0013232E" w:rsidP="002A69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4263" w14:paraId="4D0DF66E" w14:textId="77777777" w:rsidTr="0013232E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75C297" w14:textId="77777777" w:rsidR="000A4263" w:rsidRDefault="000A4263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14:paraId="6EB6DE23" w14:textId="77777777" w:rsidR="000A4263" w:rsidRDefault="000A4263" w:rsidP="002A69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74E943" w14:textId="77777777" w:rsidR="000A4263" w:rsidRDefault="000A4263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25959E" w14:textId="77777777" w:rsidR="000A4263" w:rsidRDefault="000A4263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E9A5FE" w14:textId="77777777" w:rsidR="000A4263" w:rsidRDefault="000A4263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91C1B6" w14:textId="77777777" w:rsidR="000A4263" w:rsidRDefault="000A4263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C1450D" w14:textId="77777777" w:rsidR="000A4263" w:rsidRDefault="000A4263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B8B7"/>
          </w:tcPr>
          <w:p w14:paraId="6D82C6B5" w14:textId="77777777" w:rsidR="000A4263" w:rsidRDefault="000A4263" w:rsidP="002A69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232E" w14:paraId="3D01B9AC" w14:textId="77777777" w:rsidTr="0013232E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54AFE5" w14:textId="183767B2" w:rsidR="0013232E" w:rsidRDefault="0013232E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14:paraId="17ECBBEF" w14:textId="77777777" w:rsidR="0013232E" w:rsidRDefault="0013232E" w:rsidP="002A69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FF28E32" w14:textId="77777777" w:rsidR="0013232E" w:rsidRDefault="0013232E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7461437" w14:textId="77777777" w:rsidR="0013232E" w:rsidRDefault="0013232E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6826C27" w14:textId="77777777" w:rsidR="0013232E" w:rsidRDefault="0013232E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47BFCC5" w14:textId="77777777" w:rsidR="0013232E" w:rsidRDefault="0013232E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39CDAED" w14:textId="77777777" w:rsidR="0013232E" w:rsidRDefault="0013232E" w:rsidP="002A69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B8B7"/>
          </w:tcPr>
          <w:p w14:paraId="7C9D6391" w14:textId="5231B558" w:rsidR="0013232E" w:rsidRDefault="0013232E" w:rsidP="002A69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9E02F66" w14:textId="78871273" w:rsidR="009E6EF9" w:rsidRDefault="009E6EF9" w:rsidP="009E6EF9">
      <w:pPr>
        <w:rPr>
          <w:b/>
          <w:bCs/>
          <w:u w:val="single"/>
        </w:rPr>
      </w:pPr>
    </w:p>
    <w:p w14:paraId="70DBC108" w14:textId="39894877" w:rsidR="009E6EF9" w:rsidRDefault="009E6EF9" w:rsidP="009E6EF9">
      <w:pPr>
        <w:rPr>
          <w:b/>
          <w:bCs/>
          <w:u w:val="single"/>
        </w:rPr>
      </w:pPr>
    </w:p>
    <w:p w14:paraId="62ADE11C" w14:textId="43A1CDE2" w:rsidR="009E6EF9" w:rsidRDefault="009E6EF9" w:rsidP="009E6EF9">
      <w:pPr>
        <w:rPr>
          <w:b/>
          <w:bCs/>
          <w:u w:val="single"/>
        </w:rPr>
      </w:pPr>
    </w:p>
    <w:p w14:paraId="3164215B" w14:textId="69607A1F" w:rsidR="009E6EF9" w:rsidRDefault="009E6EF9" w:rsidP="009E6EF9">
      <w:pPr>
        <w:rPr>
          <w:b/>
          <w:bCs/>
          <w:u w:val="single"/>
        </w:rPr>
      </w:pPr>
    </w:p>
    <w:p w14:paraId="3539DDD7" w14:textId="77777777" w:rsidR="009E6EF9" w:rsidRDefault="009E6EF9" w:rsidP="009E6EF9">
      <w:pPr>
        <w:rPr>
          <w:b/>
          <w:bCs/>
          <w:u w:val="single"/>
        </w:rPr>
      </w:pPr>
    </w:p>
    <w:p w14:paraId="4CCAFE2C" w14:textId="77777777" w:rsidR="00053E06" w:rsidRDefault="00053E06" w:rsidP="003F6B5D"/>
    <w:p w14:paraId="338F6A3E" w14:textId="77777777" w:rsidR="007B5B7F" w:rsidRDefault="007B5B7F" w:rsidP="007B5B7F"/>
    <w:p w14:paraId="18723A06" w14:textId="77777777" w:rsidR="007B5B7F" w:rsidRDefault="007B5B7F" w:rsidP="007B5B7F"/>
    <w:p w14:paraId="1EDB0EC6" w14:textId="54D27A93" w:rsidR="0029677E" w:rsidRDefault="0029677E" w:rsidP="003F6B5D"/>
    <w:p w14:paraId="29B53F88" w14:textId="77777777" w:rsidR="0029677E" w:rsidRDefault="0029677E" w:rsidP="003F6B5D"/>
    <w:sectPr w:rsidR="0029677E" w:rsidSect="007B5B7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701" w:right="678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E2823" w14:textId="77777777" w:rsidR="00321D78" w:rsidRDefault="00321D78">
      <w:r>
        <w:separator/>
      </w:r>
    </w:p>
  </w:endnote>
  <w:endnote w:type="continuationSeparator" w:id="0">
    <w:p w14:paraId="7A7C5648" w14:textId="77777777" w:rsidR="00321D78" w:rsidRDefault="00321D78">
      <w:r>
        <w:continuationSeparator/>
      </w:r>
    </w:p>
  </w:endnote>
  <w:endnote w:type="continuationNotice" w:id="1">
    <w:p w14:paraId="7E6AF719" w14:textId="77777777" w:rsidR="00AE354F" w:rsidRDefault="00AE35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6B208" w14:textId="77777777" w:rsidR="00B97C46" w:rsidRDefault="00B97C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1F626" w14:textId="77777777" w:rsidR="00876040" w:rsidRPr="00876040" w:rsidRDefault="00876040" w:rsidP="00876040">
    <w:pPr>
      <w:pStyle w:val="Footer"/>
      <w:rPr>
        <w:sz w:val="16"/>
        <w:szCs w:val="16"/>
      </w:rPr>
    </w:pPr>
    <w:r w:rsidRPr="00876040">
      <w:rPr>
        <w:sz w:val="16"/>
        <w:szCs w:val="16"/>
      </w:rPr>
      <w:t xml:space="preserve">Maldokument vegoppmerkingskontrakt – Drift og vedlikehold </w:t>
    </w:r>
  </w:p>
  <w:p w14:paraId="45B8B7F6" w14:textId="1D30B638" w:rsidR="0076261D" w:rsidRPr="00876040" w:rsidRDefault="00876040" w:rsidP="00876040">
    <w:pPr>
      <w:pStyle w:val="Footer"/>
    </w:pPr>
    <w:r w:rsidRPr="00D573C4">
      <w:rPr>
        <w:sz w:val="16"/>
        <w:szCs w:val="16"/>
      </w:rPr>
      <w:t>Versjon 202</w:t>
    </w:r>
    <w:r w:rsidR="00053E06" w:rsidRPr="00D573C4">
      <w:rPr>
        <w:sz w:val="16"/>
        <w:szCs w:val="16"/>
      </w:rPr>
      <w:t>2-</w:t>
    </w:r>
    <w:r w:rsidR="00B97C46">
      <w:rPr>
        <w:sz w:val="16"/>
        <w:szCs w:val="16"/>
      </w:rPr>
      <w:t>12-21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B9E6B" w14:textId="77777777" w:rsidR="00B97C46" w:rsidRDefault="00B97C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FBD9F" w14:textId="77777777" w:rsidR="00321D78" w:rsidRDefault="00321D78">
      <w:r>
        <w:separator/>
      </w:r>
    </w:p>
  </w:footnote>
  <w:footnote w:type="continuationSeparator" w:id="0">
    <w:p w14:paraId="723DCFA4" w14:textId="77777777" w:rsidR="00321D78" w:rsidRDefault="00321D78">
      <w:r>
        <w:continuationSeparator/>
      </w:r>
    </w:p>
  </w:footnote>
  <w:footnote w:type="continuationNotice" w:id="1">
    <w:p w14:paraId="5F3E59F2" w14:textId="77777777" w:rsidR="00AE354F" w:rsidRDefault="00AE35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9A54E" w14:textId="77777777" w:rsidR="00B97C46" w:rsidRDefault="00B97C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B7B1A" w14:textId="2C109736" w:rsidR="00145D03" w:rsidRPr="009E6629" w:rsidRDefault="00145D03" w:rsidP="007B5B7F">
    <w:pPr>
      <w:pStyle w:val="Header"/>
      <w:tabs>
        <w:tab w:val="clear" w:pos="4536"/>
        <w:tab w:val="clear" w:pos="9072"/>
        <w:tab w:val="left" w:pos="2522"/>
        <w:tab w:val="right" w:pos="15309"/>
      </w:tabs>
      <w:rPr>
        <w:sz w:val="20"/>
      </w:rPr>
    </w:pPr>
    <w:r w:rsidRPr="009E6629">
      <w:rPr>
        <w:sz w:val="20"/>
      </w:rPr>
      <w:t>Statens vegvesen</w:t>
    </w:r>
    <w:r w:rsidR="00015DFF" w:rsidRPr="009E6629">
      <w:rPr>
        <w:sz w:val="20"/>
      </w:rPr>
      <w:tab/>
    </w:r>
    <w:r w:rsidR="0029677E">
      <w:rPr>
        <w:sz w:val="20"/>
      </w:rPr>
      <w:tab/>
    </w:r>
    <w:r w:rsidR="00423B49">
      <w:rPr>
        <w:sz w:val="20"/>
      </w:rPr>
      <w:t>D2-</w:t>
    </w:r>
    <w:r w:rsidR="0029677E">
      <w:rPr>
        <w:sz w:val="20"/>
      </w:rPr>
      <w:t xml:space="preserve">Spesielle frister </w:t>
    </w:r>
    <w:r w:rsidR="00853EF8" w:rsidRPr="009E6629">
      <w:rPr>
        <w:sz w:val="20"/>
      </w:rPr>
      <w:t xml:space="preserve">- </w:t>
    </w:r>
    <w:r w:rsidR="00853EF8" w:rsidRPr="009E6629">
      <w:rPr>
        <w:rStyle w:val="PageNumber"/>
        <w:sz w:val="20"/>
      </w:rPr>
      <w:fldChar w:fldCharType="begin"/>
    </w:r>
    <w:r w:rsidR="00853EF8" w:rsidRPr="009E6629">
      <w:rPr>
        <w:rStyle w:val="PageNumber"/>
        <w:sz w:val="20"/>
      </w:rPr>
      <w:instrText xml:space="preserve"> PAGE </w:instrText>
    </w:r>
    <w:r w:rsidR="00853EF8" w:rsidRPr="009E6629">
      <w:rPr>
        <w:rStyle w:val="PageNumber"/>
        <w:sz w:val="20"/>
      </w:rPr>
      <w:fldChar w:fldCharType="separate"/>
    </w:r>
    <w:r w:rsidR="00853EF8" w:rsidRPr="009E6629">
      <w:rPr>
        <w:rStyle w:val="PageNumber"/>
        <w:sz w:val="20"/>
      </w:rPr>
      <w:t>1</w:t>
    </w:r>
    <w:r w:rsidR="00853EF8" w:rsidRPr="009E6629">
      <w:rPr>
        <w:rStyle w:val="PageNumber"/>
        <w:sz w:val="20"/>
      </w:rPr>
      <w:fldChar w:fldCharType="end"/>
    </w:r>
  </w:p>
  <w:p w14:paraId="6ADA5BD4" w14:textId="3C36F39E" w:rsidR="00145D03" w:rsidRDefault="00F52934" w:rsidP="008B740E">
    <w:pPr>
      <w:pStyle w:val="Header"/>
      <w:rPr>
        <w:sz w:val="20"/>
      </w:rPr>
    </w:pPr>
    <w:r w:rsidRPr="009E6629">
      <w:rPr>
        <w:sz w:val="20"/>
      </w:rPr>
      <w:t>V</w:t>
    </w:r>
    <w:r w:rsidR="00F40B3D">
      <w:rPr>
        <w:sz w:val="20"/>
      </w:rPr>
      <w:t>egoppmerking</w:t>
    </w:r>
  </w:p>
  <w:p w14:paraId="486CA92A" w14:textId="77777777" w:rsidR="000C1BFB" w:rsidRDefault="000C1BFB" w:rsidP="000C1BFB">
    <w:pPr>
      <w:pStyle w:val="Header"/>
      <w:rPr>
        <w:sz w:val="20"/>
      </w:rPr>
    </w:pPr>
    <w:r w:rsidRPr="00E90925">
      <w:rPr>
        <w:sz w:val="20"/>
        <w:highlight w:val="lightGray"/>
      </w:rPr>
      <w:t>Kontraktnavn</w:t>
    </w:r>
    <w:r>
      <w:rPr>
        <w:sz w:val="20"/>
      </w:rPr>
      <w:t xml:space="preserve"> </w:t>
    </w:r>
    <w:r w:rsidRPr="009E6629">
      <w:rPr>
        <w:sz w:val="20"/>
      </w:rPr>
      <w:t>20</w:t>
    </w:r>
    <w:r w:rsidRPr="00287EBB">
      <w:rPr>
        <w:sz w:val="20"/>
      </w:rPr>
      <w:t>2</w:t>
    </w:r>
    <w:r w:rsidRPr="009E6629">
      <w:rPr>
        <w:sz w:val="20"/>
        <w:highlight w:val="lightGray"/>
      </w:rPr>
      <w:t>å</w:t>
    </w:r>
    <w:r w:rsidRPr="009E6629">
      <w:rPr>
        <w:sz w:val="20"/>
      </w:rPr>
      <w:t xml:space="preserve"> – 20</w:t>
    </w:r>
    <w:r>
      <w:rPr>
        <w:sz w:val="20"/>
      </w:rPr>
      <w:t>2</w:t>
    </w:r>
    <w:r w:rsidRPr="009E6629">
      <w:rPr>
        <w:sz w:val="20"/>
        <w:highlight w:val="lightGray"/>
      </w:rPr>
      <w:t>å</w:t>
    </w:r>
  </w:p>
  <w:p w14:paraId="25D4BC7E" w14:textId="7B703968" w:rsidR="008B740E" w:rsidRDefault="00B05739" w:rsidP="008B740E">
    <w:pPr>
      <w:pStyle w:val="Header"/>
      <w:rPr>
        <w:b/>
        <w:bCs/>
        <w:sz w:val="20"/>
      </w:rPr>
    </w:pPr>
    <w:r>
      <w:rPr>
        <w:b/>
        <w:bCs/>
        <w:sz w:val="20"/>
      </w:rPr>
      <w:t>D</w:t>
    </w:r>
    <w:r w:rsidR="00DA53AB">
      <w:rPr>
        <w:b/>
        <w:bCs/>
        <w:sz w:val="20"/>
      </w:rPr>
      <w:t>2</w:t>
    </w:r>
    <w:r w:rsidR="002061E3">
      <w:rPr>
        <w:b/>
        <w:bCs/>
        <w:sz w:val="20"/>
      </w:rPr>
      <w:t xml:space="preserve"> </w:t>
    </w:r>
    <w:r w:rsidR="00ED7BB6">
      <w:rPr>
        <w:b/>
        <w:bCs/>
        <w:sz w:val="20"/>
      </w:rPr>
      <w:t>Supplerende dokumenter</w:t>
    </w:r>
  </w:p>
  <w:p w14:paraId="6D4FF674" w14:textId="7046582B" w:rsidR="008B740E" w:rsidRDefault="002061E3" w:rsidP="007B5B7F">
    <w:pPr>
      <w:pStyle w:val="Header"/>
      <w:pBdr>
        <w:bottom w:val="single" w:sz="4" w:space="1" w:color="auto"/>
      </w:pBdr>
      <w:tabs>
        <w:tab w:val="clear" w:pos="4536"/>
        <w:tab w:val="clear" w:pos="9072"/>
        <w:tab w:val="left" w:pos="7655"/>
        <w:tab w:val="right" w:pos="15309"/>
      </w:tabs>
      <w:rPr>
        <w:b/>
        <w:bCs/>
        <w:sz w:val="20"/>
      </w:rPr>
    </w:pPr>
    <w:r>
      <w:rPr>
        <w:b/>
        <w:bCs/>
        <w:sz w:val="20"/>
      </w:rPr>
      <w:t>D2-</w:t>
    </w:r>
    <w:r w:rsidR="0029677E">
      <w:rPr>
        <w:b/>
        <w:bCs/>
        <w:sz w:val="20"/>
      </w:rPr>
      <w:t>Spesielle frister</w:t>
    </w:r>
    <w:r w:rsidR="00835B73">
      <w:rPr>
        <w:b/>
        <w:bCs/>
        <w:sz w:val="20"/>
      </w:rPr>
      <w:tab/>
    </w:r>
    <w:r w:rsidR="00053E06">
      <w:rPr>
        <w:b/>
        <w:bCs/>
        <w:sz w:val="20"/>
      </w:rPr>
      <w:tab/>
    </w:r>
    <w:r w:rsidR="00443082">
      <w:rPr>
        <w:sz w:val="20"/>
      </w:rPr>
      <w:t>202</w:t>
    </w:r>
    <w:r w:rsidR="00CE30FF" w:rsidRPr="00CE30FF">
      <w:rPr>
        <w:sz w:val="20"/>
        <w:highlight w:val="lightGray"/>
      </w:rPr>
      <w:t>å</w:t>
    </w:r>
    <w:r w:rsidR="001D22C1" w:rsidRPr="00CE30FF">
      <w:rPr>
        <w:sz w:val="20"/>
        <w:highlight w:val="lightGray"/>
      </w:rPr>
      <w:t>-</w:t>
    </w:r>
    <w:r w:rsidR="00CE30FF" w:rsidRPr="00CE30FF">
      <w:rPr>
        <w:sz w:val="20"/>
        <w:highlight w:val="lightGray"/>
      </w:rPr>
      <w:t>mm</w:t>
    </w:r>
    <w:r w:rsidR="001D22C1" w:rsidRPr="00CE30FF">
      <w:rPr>
        <w:sz w:val="20"/>
        <w:highlight w:val="lightGray"/>
      </w:rPr>
      <w:t>-</w:t>
    </w:r>
    <w:r w:rsidR="00CE30FF" w:rsidRPr="00CE30FF">
      <w:rPr>
        <w:sz w:val="20"/>
        <w:highlight w:val="lightGray"/>
      </w:rPr>
      <w:t>dd</w:t>
    </w:r>
  </w:p>
  <w:p w14:paraId="29C3313D" w14:textId="3E1424CE" w:rsidR="00294A18" w:rsidRPr="008B740E" w:rsidRDefault="00294A18" w:rsidP="008B74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2BDAC" w14:textId="77777777" w:rsidR="00B97C46" w:rsidRDefault="00B97C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E267AF8"/>
    <w:lvl w:ilvl="0">
      <w:numFmt w:val="decimal"/>
      <w:lvlText w:val="*"/>
      <w:lvlJc w:val="left"/>
    </w:lvl>
  </w:abstractNum>
  <w:abstractNum w:abstractNumId="1" w15:restartNumberingAfterBreak="0">
    <w:nsid w:val="001E1B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24DA0"/>
    <w:multiLevelType w:val="hybridMultilevel"/>
    <w:tmpl w:val="6F162A36"/>
    <w:lvl w:ilvl="0" w:tplc="5464FE96">
      <w:start w:val="2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3533B17"/>
    <w:multiLevelType w:val="hybridMultilevel"/>
    <w:tmpl w:val="4168A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36A10"/>
    <w:multiLevelType w:val="hybridMultilevel"/>
    <w:tmpl w:val="D512B352"/>
    <w:lvl w:ilvl="0" w:tplc="47ECB0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F4"/>
    <w:multiLevelType w:val="singleLevel"/>
    <w:tmpl w:val="7EB689DA"/>
    <w:lvl w:ilvl="0">
      <w:start w:val="1"/>
      <w:numFmt w:val="decimal"/>
      <w:lvlText w:val="%1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6" w15:restartNumberingAfterBreak="0">
    <w:nsid w:val="0D775235"/>
    <w:multiLevelType w:val="multilevel"/>
    <w:tmpl w:val="1918F0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</w:abstractNum>
  <w:abstractNum w:abstractNumId="7" w15:restartNumberingAfterBreak="0">
    <w:nsid w:val="108E3D1D"/>
    <w:multiLevelType w:val="hybridMultilevel"/>
    <w:tmpl w:val="5E0E94EC"/>
    <w:lvl w:ilvl="0" w:tplc="D22C5E9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C071B"/>
    <w:multiLevelType w:val="hybridMultilevel"/>
    <w:tmpl w:val="A04E5A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A079F"/>
    <w:multiLevelType w:val="multilevel"/>
    <w:tmpl w:val="2CFAE56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08F573A"/>
    <w:multiLevelType w:val="multilevel"/>
    <w:tmpl w:val="1136885A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49C3DA6"/>
    <w:multiLevelType w:val="hybridMultilevel"/>
    <w:tmpl w:val="8A823B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953A6"/>
    <w:multiLevelType w:val="hybridMultilevel"/>
    <w:tmpl w:val="683C2C46"/>
    <w:lvl w:ilvl="0" w:tplc="3186360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848D9"/>
    <w:multiLevelType w:val="hybridMultilevel"/>
    <w:tmpl w:val="E56ACEFA"/>
    <w:lvl w:ilvl="0" w:tplc="0F2C8E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676D4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5" w15:restartNumberingAfterBreak="0">
    <w:nsid w:val="40013A5E"/>
    <w:multiLevelType w:val="hybridMultilevel"/>
    <w:tmpl w:val="ACF0118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664C5"/>
    <w:multiLevelType w:val="hybridMultilevel"/>
    <w:tmpl w:val="5E0E94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132E6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9" w15:restartNumberingAfterBreak="0">
    <w:nsid w:val="5D217C6F"/>
    <w:multiLevelType w:val="hybridMultilevel"/>
    <w:tmpl w:val="16FE67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D4F22"/>
    <w:multiLevelType w:val="hybridMultilevel"/>
    <w:tmpl w:val="2D4C274A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83F20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2" w15:restartNumberingAfterBreak="0">
    <w:nsid w:val="686C43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A0A4CC9"/>
    <w:multiLevelType w:val="hybridMultilevel"/>
    <w:tmpl w:val="E00CEBAE"/>
    <w:lvl w:ilvl="0" w:tplc="5504D682">
      <w:start w:val="1"/>
      <w:numFmt w:val="bullet"/>
      <w:lvlText w:val="-"/>
      <w:lvlJc w:val="left"/>
      <w:pPr>
        <w:ind w:left="720" w:hanging="360"/>
      </w:pPr>
      <w:rPr>
        <w:rFonts w:hint="default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C1F4D"/>
    <w:multiLevelType w:val="hybridMultilevel"/>
    <w:tmpl w:val="8B42C81E"/>
    <w:lvl w:ilvl="0" w:tplc="1C52E98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E47BDB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6" w15:restartNumberingAfterBreak="0">
    <w:nsid w:val="7C2E562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52444826">
    <w:abstractNumId w:val="10"/>
  </w:num>
  <w:num w:numId="2" w16cid:durableId="865292000">
    <w:abstractNumId w:val="14"/>
  </w:num>
  <w:num w:numId="3" w16cid:durableId="563682422">
    <w:abstractNumId w:val="25"/>
  </w:num>
  <w:num w:numId="4" w16cid:durableId="445930561">
    <w:abstractNumId w:val="18"/>
  </w:num>
  <w:num w:numId="5" w16cid:durableId="2048018545">
    <w:abstractNumId w:val="21"/>
  </w:num>
  <w:num w:numId="6" w16cid:durableId="1784500195">
    <w:abstractNumId w:val="1"/>
  </w:num>
  <w:num w:numId="7" w16cid:durableId="2082946738">
    <w:abstractNumId w:val="9"/>
  </w:num>
  <w:num w:numId="8" w16cid:durableId="2026400278">
    <w:abstractNumId w:val="6"/>
  </w:num>
  <w:num w:numId="9" w16cid:durableId="392235081">
    <w:abstractNumId w:val="26"/>
  </w:num>
  <w:num w:numId="10" w16cid:durableId="82146068">
    <w:abstractNumId w:val="22"/>
  </w:num>
  <w:num w:numId="11" w16cid:durableId="595990284">
    <w:abstractNumId w:val="4"/>
  </w:num>
  <w:num w:numId="12" w16cid:durableId="1786458391">
    <w:abstractNumId w:val="7"/>
  </w:num>
  <w:num w:numId="13" w16cid:durableId="204100310">
    <w:abstractNumId w:val="16"/>
  </w:num>
  <w:num w:numId="14" w16cid:durableId="821043541">
    <w:abstractNumId w:val="12"/>
  </w:num>
  <w:num w:numId="15" w16cid:durableId="2003119626">
    <w:abstractNumId w:val="2"/>
  </w:num>
  <w:num w:numId="16" w16cid:durableId="1761172328">
    <w:abstractNumId w:val="24"/>
  </w:num>
  <w:num w:numId="17" w16cid:durableId="17651516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 w16cid:durableId="1910115328">
    <w:abstractNumId w:val="5"/>
  </w:num>
  <w:num w:numId="19" w16cid:durableId="233274002">
    <w:abstractNumId w:val="11"/>
  </w:num>
  <w:num w:numId="20" w16cid:durableId="226570813">
    <w:abstractNumId w:val="15"/>
  </w:num>
  <w:num w:numId="21" w16cid:durableId="26757978">
    <w:abstractNumId w:val="8"/>
  </w:num>
  <w:num w:numId="22" w16cid:durableId="1958216258">
    <w:abstractNumId w:val="3"/>
  </w:num>
  <w:num w:numId="23" w16cid:durableId="985475691">
    <w:abstractNumId w:val="20"/>
  </w:num>
  <w:num w:numId="24" w16cid:durableId="16471821">
    <w:abstractNumId w:val="17"/>
  </w:num>
  <w:num w:numId="25" w16cid:durableId="1734154526">
    <w:abstractNumId w:val="19"/>
  </w:num>
  <w:num w:numId="26" w16cid:durableId="1155990135">
    <w:abstractNumId w:val="13"/>
  </w:num>
  <w:num w:numId="27" w16cid:durableId="12254849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4CE"/>
    <w:rsid w:val="000032B9"/>
    <w:rsid w:val="00007ADD"/>
    <w:rsid w:val="000128B3"/>
    <w:rsid w:val="00015DFF"/>
    <w:rsid w:val="00015E6A"/>
    <w:rsid w:val="000237E1"/>
    <w:rsid w:val="00024951"/>
    <w:rsid w:val="00035A33"/>
    <w:rsid w:val="00041983"/>
    <w:rsid w:val="00052D82"/>
    <w:rsid w:val="00053E06"/>
    <w:rsid w:val="00057571"/>
    <w:rsid w:val="0005781E"/>
    <w:rsid w:val="00071442"/>
    <w:rsid w:val="00072372"/>
    <w:rsid w:val="000754C5"/>
    <w:rsid w:val="000807B8"/>
    <w:rsid w:val="00081F5C"/>
    <w:rsid w:val="000A1732"/>
    <w:rsid w:val="000A4263"/>
    <w:rsid w:val="000B2EB1"/>
    <w:rsid w:val="000C1BFB"/>
    <w:rsid w:val="000C353C"/>
    <w:rsid w:val="000D6521"/>
    <w:rsid w:val="000F1675"/>
    <w:rsid w:val="000F53BD"/>
    <w:rsid w:val="00103D6B"/>
    <w:rsid w:val="00103E35"/>
    <w:rsid w:val="00105859"/>
    <w:rsid w:val="00121DD7"/>
    <w:rsid w:val="0013232E"/>
    <w:rsid w:val="00136971"/>
    <w:rsid w:val="00140787"/>
    <w:rsid w:val="00145D03"/>
    <w:rsid w:val="0016161B"/>
    <w:rsid w:val="00162D4D"/>
    <w:rsid w:val="00163487"/>
    <w:rsid w:val="00165726"/>
    <w:rsid w:val="00167CA6"/>
    <w:rsid w:val="00180604"/>
    <w:rsid w:val="00185D49"/>
    <w:rsid w:val="00190C0D"/>
    <w:rsid w:val="001A3CC5"/>
    <w:rsid w:val="001A7A3D"/>
    <w:rsid w:val="001B5185"/>
    <w:rsid w:val="001B5DDE"/>
    <w:rsid w:val="001D22C1"/>
    <w:rsid w:val="001D5BCD"/>
    <w:rsid w:val="001D773F"/>
    <w:rsid w:val="001E1BE9"/>
    <w:rsid w:val="001E7359"/>
    <w:rsid w:val="001F73F1"/>
    <w:rsid w:val="00202901"/>
    <w:rsid w:val="00203D7A"/>
    <w:rsid w:val="002061E3"/>
    <w:rsid w:val="002307AF"/>
    <w:rsid w:val="002327E7"/>
    <w:rsid w:val="00244C14"/>
    <w:rsid w:val="00253445"/>
    <w:rsid w:val="002654EA"/>
    <w:rsid w:val="002721F6"/>
    <w:rsid w:val="00287EBB"/>
    <w:rsid w:val="00294A18"/>
    <w:rsid w:val="0029677E"/>
    <w:rsid w:val="002967BD"/>
    <w:rsid w:val="002A6923"/>
    <w:rsid w:val="002B1A8A"/>
    <w:rsid w:val="002B6132"/>
    <w:rsid w:val="002D7E99"/>
    <w:rsid w:val="002F19D9"/>
    <w:rsid w:val="00301BCD"/>
    <w:rsid w:val="003159E5"/>
    <w:rsid w:val="00321D78"/>
    <w:rsid w:val="00327425"/>
    <w:rsid w:val="0033429E"/>
    <w:rsid w:val="0034135C"/>
    <w:rsid w:val="003631A0"/>
    <w:rsid w:val="00372F01"/>
    <w:rsid w:val="0038537D"/>
    <w:rsid w:val="0039182D"/>
    <w:rsid w:val="003B2F60"/>
    <w:rsid w:val="003B51D0"/>
    <w:rsid w:val="003B6B98"/>
    <w:rsid w:val="003C793A"/>
    <w:rsid w:val="003D2B3E"/>
    <w:rsid w:val="003E017B"/>
    <w:rsid w:val="003E73AB"/>
    <w:rsid w:val="003F6B5D"/>
    <w:rsid w:val="00416534"/>
    <w:rsid w:val="0041685D"/>
    <w:rsid w:val="00420A66"/>
    <w:rsid w:val="00422740"/>
    <w:rsid w:val="004233B7"/>
    <w:rsid w:val="00423B49"/>
    <w:rsid w:val="00441633"/>
    <w:rsid w:val="00443082"/>
    <w:rsid w:val="00451B95"/>
    <w:rsid w:val="00455E81"/>
    <w:rsid w:val="00460AF0"/>
    <w:rsid w:val="004659CD"/>
    <w:rsid w:val="00474460"/>
    <w:rsid w:val="00475F05"/>
    <w:rsid w:val="00486690"/>
    <w:rsid w:val="004946DE"/>
    <w:rsid w:val="00494888"/>
    <w:rsid w:val="00496663"/>
    <w:rsid w:val="00497935"/>
    <w:rsid w:val="004979AA"/>
    <w:rsid w:val="004A3217"/>
    <w:rsid w:val="004C023E"/>
    <w:rsid w:val="004C6348"/>
    <w:rsid w:val="004D366F"/>
    <w:rsid w:val="004E3A35"/>
    <w:rsid w:val="004E4E83"/>
    <w:rsid w:val="004E6DB9"/>
    <w:rsid w:val="004F36D7"/>
    <w:rsid w:val="00500C62"/>
    <w:rsid w:val="00502B47"/>
    <w:rsid w:val="005208AF"/>
    <w:rsid w:val="005221FE"/>
    <w:rsid w:val="005245D6"/>
    <w:rsid w:val="00527803"/>
    <w:rsid w:val="00556CE8"/>
    <w:rsid w:val="005624CE"/>
    <w:rsid w:val="00580EAD"/>
    <w:rsid w:val="00584F36"/>
    <w:rsid w:val="00597D59"/>
    <w:rsid w:val="005A04E6"/>
    <w:rsid w:val="005A2193"/>
    <w:rsid w:val="005A641A"/>
    <w:rsid w:val="005B0CBA"/>
    <w:rsid w:val="005B1059"/>
    <w:rsid w:val="005C016A"/>
    <w:rsid w:val="005C10C5"/>
    <w:rsid w:val="005C3C1F"/>
    <w:rsid w:val="005C409F"/>
    <w:rsid w:val="005C5D2B"/>
    <w:rsid w:val="005D0DEF"/>
    <w:rsid w:val="005D1BFD"/>
    <w:rsid w:val="005E1707"/>
    <w:rsid w:val="006045B2"/>
    <w:rsid w:val="00606962"/>
    <w:rsid w:val="00607A1A"/>
    <w:rsid w:val="00617264"/>
    <w:rsid w:val="0062135A"/>
    <w:rsid w:val="00621D91"/>
    <w:rsid w:val="00633729"/>
    <w:rsid w:val="00643E73"/>
    <w:rsid w:val="00644890"/>
    <w:rsid w:val="0066046D"/>
    <w:rsid w:val="00660F9D"/>
    <w:rsid w:val="00673459"/>
    <w:rsid w:val="0067500D"/>
    <w:rsid w:val="00676DD0"/>
    <w:rsid w:val="0068034C"/>
    <w:rsid w:val="00697B49"/>
    <w:rsid w:val="006A5C50"/>
    <w:rsid w:val="006B7E1A"/>
    <w:rsid w:val="006C4207"/>
    <w:rsid w:val="006C42F6"/>
    <w:rsid w:val="006D6E50"/>
    <w:rsid w:val="006E11E1"/>
    <w:rsid w:val="006E7135"/>
    <w:rsid w:val="006F65FC"/>
    <w:rsid w:val="0070141B"/>
    <w:rsid w:val="00703991"/>
    <w:rsid w:val="0071202C"/>
    <w:rsid w:val="00716E99"/>
    <w:rsid w:val="007209B4"/>
    <w:rsid w:val="0072317B"/>
    <w:rsid w:val="00732342"/>
    <w:rsid w:val="00735687"/>
    <w:rsid w:val="0076261D"/>
    <w:rsid w:val="00763C80"/>
    <w:rsid w:val="0077016D"/>
    <w:rsid w:val="00771328"/>
    <w:rsid w:val="00774DA2"/>
    <w:rsid w:val="00776409"/>
    <w:rsid w:val="007824EE"/>
    <w:rsid w:val="00784E12"/>
    <w:rsid w:val="00785BA3"/>
    <w:rsid w:val="00786239"/>
    <w:rsid w:val="00795ADB"/>
    <w:rsid w:val="00797D91"/>
    <w:rsid w:val="007A1822"/>
    <w:rsid w:val="007A3B70"/>
    <w:rsid w:val="007B5B7F"/>
    <w:rsid w:val="007C5619"/>
    <w:rsid w:val="007E1142"/>
    <w:rsid w:val="007F5EAF"/>
    <w:rsid w:val="007F6CDE"/>
    <w:rsid w:val="00810BDE"/>
    <w:rsid w:val="00815C9C"/>
    <w:rsid w:val="008163B8"/>
    <w:rsid w:val="00820A7A"/>
    <w:rsid w:val="008333ED"/>
    <w:rsid w:val="00835B73"/>
    <w:rsid w:val="0084632B"/>
    <w:rsid w:val="008524EE"/>
    <w:rsid w:val="00853EF8"/>
    <w:rsid w:val="0087212E"/>
    <w:rsid w:val="00876040"/>
    <w:rsid w:val="00876B93"/>
    <w:rsid w:val="00882B13"/>
    <w:rsid w:val="00886D4F"/>
    <w:rsid w:val="008A0241"/>
    <w:rsid w:val="008B2CB1"/>
    <w:rsid w:val="008B4E83"/>
    <w:rsid w:val="008B740E"/>
    <w:rsid w:val="008C2DF1"/>
    <w:rsid w:val="008D0495"/>
    <w:rsid w:val="008F56BC"/>
    <w:rsid w:val="008F5801"/>
    <w:rsid w:val="008F6A47"/>
    <w:rsid w:val="00904704"/>
    <w:rsid w:val="00910E71"/>
    <w:rsid w:val="00915725"/>
    <w:rsid w:val="00922657"/>
    <w:rsid w:val="00922AE6"/>
    <w:rsid w:val="009247BA"/>
    <w:rsid w:val="0092511E"/>
    <w:rsid w:val="00925607"/>
    <w:rsid w:val="00925665"/>
    <w:rsid w:val="00926E7A"/>
    <w:rsid w:val="0093100C"/>
    <w:rsid w:val="009311C7"/>
    <w:rsid w:val="0094230E"/>
    <w:rsid w:val="00953BDF"/>
    <w:rsid w:val="00953E5C"/>
    <w:rsid w:val="00962990"/>
    <w:rsid w:val="009737EB"/>
    <w:rsid w:val="00973937"/>
    <w:rsid w:val="00974210"/>
    <w:rsid w:val="009814AE"/>
    <w:rsid w:val="00983259"/>
    <w:rsid w:val="009910AA"/>
    <w:rsid w:val="009B7AB6"/>
    <w:rsid w:val="009C3ED9"/>
    <w:rsid w:val="009E6629"/>
    <w:rsid w:val="009E6EF9"/>
    <w:rsid w:val="009F6C2A"/>
    <w:rsid w:val="00A307E5"/>
    <w:rsid w:val="00A4435C"/>
    <w:rsid w:val="00A447F4"/>
    <w:rsid w:val="00A45984"/>
    <w:rsid w:val="00A55AEB"/>
    <w:rsid w:val="00A652DD"/>
    <w:rsid w:val="00A95467"/>
    <w:rsid w:val="00AA5E28"/>
    <w:rsid w:val="00AB470E"/>
    <w:rsid w:val="00AB7109"/>
    <w:rsid w:val="00AB7CB4"/>
    <w:rsid w:val="00AD4DEA"/>
    <w:rsid w:val="00AE0E55"/>
    <w:rsid w:val="00AE354F"/>
    <w:rsid w:val="00B0199B"/>
    <w:rsid w:val="00B053BD"/>
    <w:rsid w:val="00B055DD"/>
    <w:rsid w:val="00B05739"/>
    <w:rsid w:val="00B10E7D"/>
    <w:rsid w:val="00B14EDB"/>
    <w:rsid w:val="00B15A73"/>
    <w:rsid w:val="00B20EB6"/>
    <w:rsid w:val="00B33043"/>
    <w:rsid w:val="00B34CB0"/>
    <w:rsid w:val="00B41990"/>
    <w:rsid w:val="00B41A80"/>
    <w:rsid w:val="00B42D24"/>
    <w:rsid w:val="00B43A1F"/>
    <w:rsid w:val="00B442DF"/>
    <w:rsid w:val="00B45521"/>
    <w:rsid w:val="00B45DDD"/>
    <w:rsid w:val="00B700CD"/>
    <w:rsid w:val="00B97C46"/>
    <w:rsid w:val="00BA1121"/>
    <w:rsid w:val="00BA7801"/>
    <w:rsid w:val="00BC38C0"/>
    <w:rsid w:val="00BD1AB9"/>
    <w:rsid w:val="00BD21C5"/>
    <w:rsid w:val="00BD500F"/>
    <w:rsid w:val="00BE0E96"/>
    <w:rsid w:val="00BF2039"/>
    <w:rsid w:val="00BF29A9"/>
    <w:rsid w:val="00BF32B1"/>
    <w:rsid w:val="00BF32CB"/>
    <w:rsid w:val="00C1720C"/>
    <w:rsid w:val="00C252A7"/>
    <w:rsid w:val="00C26784"/>
    <w:rsid w:val="00C5122B"/>
    <w:rsid w:val="00C5511B"/>
    <w:rsid w:val="00C57177"/>
    <w:rsid w:val="00C64D5B"/>
    <w:rsid w:val="00C65130"/>
    <w:rsid w:val="00C65E5A"/>
    <w:rsid w:val="00C7278F"/>
    <w:rsid w:val="00C86D8C"/>
    <w:rsid w:val="00CA1AD0"/>
    <w:rsid w:val="00CA46B2"/>
    <w:rsid w:val="00CA72EB"/>
    <w:rsid w:val="00CB000F"/>
    <w:rsid w:val="00CC7B1F"/>
    <w:rsid w:val="00CD64D6"/>
    <w:rsid w:val="00CD73BA"/>
    <w:rsid w:val="00CE0699"/>
    <w:rsid w:val="00CE19D1"/>
    <w:rsid w:val="00CE30FF"/>
    <w:rsid w:val="00CF266E"/>
    <w:rsid w:val="00CF717B"/>
    <w:rsid w:val="00D04079"/>
    <w:rsid w:val="00D05A26"/>
    <w:rsid w:val="00D06D4D"/>
    <w:rsid w:val="00D219A7"/>
    <w:rsid w:val="00D2479D"/>
    <w:rsid w:val="00D27B8B"/>
    <w:rsid w:val="00D34846"/>
    <w:rsid w:val="00D508E8"/>
    <w:rsid w:val="00D530F1"/>
    <w:rsid w:val="00D573C4"/>
    <w:rsid w:val="00D600D3"/>
    <w:rsid w:val="00D6229A"/>
    <w:rsid w:val="00D73B7D"/>
    <w:rsid w:val="00D825E7"/>
    <w:rsid w:val="00D92544"/>
    <w:rsid w:val="00D96FD2"/>
    <w:rsid w:val="00DA25BB"/>
    <w:rsid w:val="00DA53AB"/>
    <w:rsid w:val="00DA6BF3"/>
    <w:rsid w:val="00DB6A2E"/>
    <w:rsid w:val="00DC2731"/>
    <w:rsid w:val="00DC6738"/>
    <w:rsid w:val="00DD31D1"/>
    <w:rsid w:val="00DE5765"/>
    <w:rsid w:val="00E112EE"/>
    <w:rsid w:val="00E14C50"/>
    <w:rsid w:val="00E223F1"/>
    <w:rsid w:val="00E25820"/>
    <w:rsid w:val="00E35320"/>
    <w:rsid w:val="00E424C7"/>
    <w:rsid w:val="00E573AB"/>
    <w:rsid w:val="00E61D97"/>
    <w:rsid w:val="00E63055"/>
    <w:rsid w:val="00E67737"/>
    <w:rsid w:val="00E71435"/>
    <w:rsid w:val="00E722B9"/>
    <w:rsid w:val="00E918BF"/>
    <w:rsid w:val="00E9247B"/>
    <w:rsid w:val="00EC76FC"/>
    <w:rsid w:val="00ED2AA8"/>
    <w:rsid w:val="00ED65D1"/>
    <w:rsid w:val="00ED7BB6"/>
    <w:rsid w:val="00EE6BA0"/>
    <w:rsid w:val="00F041F8"/>
    <w:rsid w:val="00F1034F"/>
    <w:rsid w:val="00F20509"/>
    <w:rsid w:val="00F40B3D"/>
    <w:rsid w:val="00F51234"/>
    <w:rsid w:val="00F523BF"/>
    <w:rsid w:val="00F52934"/>
    <w:rsid w:val="00F52AA9"/>
    <w:rsid w:val="00F55C5F"/>
    <w:rsid w:val="00F6791E"/>
    <w:rsid w:val="00F67F8B"/>
    <w:rsid w:val="00F750D7"/>
    <w:rsid w:val="00F75C6C"/>
    <w:rsid w:val="00F82DC5"/>
    <w:rsid w:val="00F841CA"/>
    <w:rsid w:val="00F9733A"/>
    <w:rsid w:val="00FA488D"/>
    <w:rsid w:val="00FB5348"/>
    <w:rsid w:val="00FC0F0C"/>
    <w:rsid w:val="00FC6BFB"/>
    <w:rsid w:val="00FC75A9"/>
    <w:rsid w:val="00FD26B9"/>
    <w:rsid w:val="00FD7D35"/>
    <w:rsid w:val="00FE1D32"/>
    <w:rsid w:val="00FE71E6"/>
    <w:rsid w:val="00FF0A7E"/>
    <w:rsid w:val="00F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C330AD"/>
  <w15:docId w15:val="{A3222165-3DA4-49D7-B990-1CE995042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ED9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ADFG">
    <w:name w:val="A ADFG"/>
    <w:basedOn w:val="Normal"/>
    <w:link w:val="AADFGTegn"/>
    <w:rsid w:val="00294A18"/>
    <w:pPr>
      <w:overflowPunct w:val="0"/>
      <w:autoSpaceDE w:val="0"/>
      <w:autoSpaceDN w:val="0"/>
      <w:adjustRightInd w:val="0"/>
      <w:textAlignment w:val="baseline"/>
    </w:pPr>
    <w:rPr>
      <w:sz w:val="22"/>
      <w:lang w:eastAsia="nb-NO"/>
    </w:rPr>
  </w:style>
  <w:style w:type="character" w:customStyle="1" w:styleId="AADFGTegn">
    <w:name w:val="A ADFG Tegn"/>
    <w:link w:val="AADFG"/>
    <w:rsid w:val="00294A18"/>
    <w:rPr>
      <w:sz w:val="22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750D7"/>
    <w:rPr>
      <w:sz w:val="24"/>
      <w:szCs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247BA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rsid w:val="00617264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A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A7A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F167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045B2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BF2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10E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A1_Dokumentliste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</documentManagement>
</p:properties>
</file>

<file path=customXml/item3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37A341-19D2-4267-B6FC-4FB112249C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D51056-292D-45AB-8F87-F203C1C79FB9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eae3e8e-208c-4b8a-be05-3e30f474ae0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1B6CE59-BB81-4EEA-80CF-DA1B57EE8FD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1183CA5-D2C8-42C1-B1C3-6FBA10D318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5CC9E4-D991-4DFF-8B98-916896B6C5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R763V_A1_Dokumentliste_20161201.dotx</Template>
  <TotalTime>4</TotalTime>
  <Pages>1</Pages>
  <Words>173</Words>
  <Characters>990</Characters>
  <Application>Microsoft Office Word</Application>
  <DocSecurity>4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ViaNova Plan og Trafikk AS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subject/>
  <dc:creator>Johansen Rolf</dc:creator>
  <cp:keywords/>
  <cp:lastModifiedBy>Kjell Sture Trymbo</cp:lastModifiedBy>
  <cp:revision>12</cp:revision>
  <cp:lastPrinted>2020-12-01T17:16:00Z</cp:lastPrinted>
  <dcterms:created xsi:type="dcterms:W3CDTF">2022-01-10T23:11:00Z</dcterms:created>
  <dcterms:modified xsi:type="dcterms:W3CDTF">2022-12-21T21:52:00Z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0x01010058F483C9552BB5498DA378941DAA737500D8F7D2910A57BE4D9C0F499D068C7567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Order">
    <vt:r8>8200</vt:r8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  <property fmtid="{D5CDD505-2E9C-101B-9397-08002B2CF9AE}" pid="17" name="MediaServiceImageTags">
    <vt:lpwstr/>
  </property>
  <property fmtid="{D5CDD505-2E9C-101B-9397-08002B2CF9AE}" pid="18" name="lcf76f155ced4ddcb4097134ff3c332f">
    <vt:lpwstr/>
  </property>
  <property fmtid="{D5CDD505-2E9C-101B-9397-08002B2CF9AE}" pid="19" name="MSIP_Label_86eae731-f11e-4017-952e-3dce43580afc_Enabled">
    <vt:lpwstr>true</vt:lpwstr>
  </property>
  <property fmtid="{D5CDD505-2E9C-101B-9397-08002B2CF9AE}" pid="20" name="MSIP_Label_86eae731-f11e-4017-952e-3dce43580afc_SetDate">
    <vt:lpwstr>2022-12-21T12:51:57Z</vt:lpwstr>
  </property>
  <property fmtid="{D5CDD505-2E9C-101B-9397-08002B2CF9AE}" pid="21" name="MSIP_Label_86eae731-f11e-4017-952e-3dce43580afc_Method">
    <vt:lpwstr>Privileged</vt:lpwstr>
  </property>
  <property fmtid="{D5CDD505-2E9C-101B-9397-08002B2CF9AE}" pid="22" name="MSIP_Label_86eae731-f11e-4017-952e-3dce43580afc_Name">
    <vt:lpwstr>Public-new</vt:lpwstr>
  </property>
  <property fmtid="{D5CDD505-2E9C-101B-9397-08002B2CF9AE}" pid="23" name="MSIP_Label_86eae731-f11e-4017-952e-3dce43580afc_SiteId">
    <vt:lpwstr>38856954-ed55-49f7-8bdd-738ffbbfd390</vt:lpwstr>
  </property>
  <property fmtid="{D5CDD505-2E9C-101B-9397-08002B2CF9AE}" pid="24" name="MSIP_Label_86eae731-f11e-4017-952e-3dce43580afc_ActionId">
    <vt:lpwstr>8100921e-347a-40ec-9196-dfd474429f62</vt:lpwstr>
  </property>
  <property fmtid="{D5CDD505-2E9C-101B-9397-08002B2CF9AE}" pid="25" name="MSIP_Label_86eae731-f11e-4017-952e-3dce43580afc_ContentBits">
    <vt:lpwstr>0</vt:lpwstr>
  </property>
</Properties>
</file>